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67803410"/>
    <w:bookmarkStart w:id="1" w:name="_Toc183168355"/>
    <w:bookmarkStart w:id="2" w:name="_Toc183168934"/>
    <w:bookmarkStart w:id="3" w:name="_Toc184302786"/>
    <w:p w14:paraId="21FA4BD4" w14:textId="42E402BB" w:rsidR="006821F1" w:rsidRDefault="006821F1" w:rsidP="00A3115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5C328228" w:rsidR="003D38A3" w:rsidRPr="003D38A3" w:rsidRDefault="00721BC1" w:rsidP="003D38A3">
                            <w:pPr>
                              <w:pStyle w:val="CourseContainedHeader"/>
                            </w:pPr>
                            <w:r>
                              <w:t>Student Workshop Logbook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5C328228" w:rsidR="003D38A3" w:rsidRPr="003D38A3" w:rsidRDefault="00721BC1" w:rsidP="003D38A3">
                      <w:pPr>
                        <w:pStyle w:val="CourseContainedHeader"/>
                      </w:pPr>
                      <w:r>
                        <w:t>Student Workshop Logbook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2DC2111F" w:rsidR="003D38A3" w:rsidRPr="003D38A3" w:rsidRDefault="00604F35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AB4D7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721BC1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2DC2111F" w:rsidR="003D38A3" w:rsidRPr="003D38A3" w:rsidRDefault="00604F35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AB4D7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721BC1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.5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5B90F0EC" w14:textId="77777777" w:rsidR="00482039" w:rsidRDefault="00482039" w:rsidP="00A3115D"/>
    <w:p w14:paraId="1E6AAEEC" w14:textId="77777777" w:rsidR="00482039" w:rsidRDefault="00482039" w:rsidP="00A3115D"/>
    <w:p w14:paraId="211F8551" w14:textId="25BC5AF8" w:rsidR="00A3115D" w:rsidRDefault="00A3115D" w:rsidP="00A3115D">
      <w:r>
        <w:t>Name</w:t>
      </w:r>
      <w:r w:rsidR="00AF35CC">
        <w:t xml:space="preserve">: ______________________ </w:t>
      </w:r>
      <w:r w:rsidR="00AC5F6D">
        <w:tab/>
      </w:r>
      <w:r>
        <w:t>Date:</w:t>
      </w:r>
      <w:r w:rsidR="00AF35CC" w:rsidRPr="00AF35CC">
        <w:t xml:space="preserve"> </w:t>
      </w:r>
      <w:r w:rsidR="00AF35CC">
        <w:t>______________________</w:t>
      </w:r>
    </w:p>
    <w:p w14:paraId="2F098071" w14:textId="77777777" w:rsidR="007B38C9" w:rsidRDefault="007B38C9" w:rsidP="00A3115D"/>
    <w:p w14:paraId="40C7F26C" w14:textId="77777777" w:rsidR="00482039" w:rsidRDefault="00482039" w:rsidP="00A3115D"/>
    <w:p w14:paraId="52D4226E" w14:textId="26C10AEA" w:rsidR="007B38C9" w:rsidRPr="00AF35CC" w:rsidRDefault="00604913" w:rsidP="00D7550E">
      <w:pPr>
        <w:pStyle w:val="Heading4"/>
      </w:pPr>
      <w:r>
        <w:t>Logbook Instructions (Read before you begin)</w:t>
      </w:r>
    </w:p>
    <w:p w14:paraId="0FEE82A9" w14:textId="31AB166A" w:rsidR="007B38C9" w:rsidRDefault="00604913" w:rsidP="00604913">
      <w:r>
        <w:t>This logbook helps you track your learning, workshop tasks, and safe work practices during Unit A: Fitting and Machining. You’ll complete short entries each time you use equipment or participate in a workshop activity.</w:t>
      </w:r>
    </w:p>
    <w:p w14:paraId="6DC31F82" w14:textId="36126A50" w:rsidR="00604913" w:rsidRDefault="00B9644C" w:rsidP="00B9644C">
      <w:pPr>
        <w:pStyle w:val="ListParagraph"/>
        <w:numPr>
          <w:ilvl w:val="0"/>
          <w:numId w:val="48"/>
        </w:numPr>
      </w:pPr>
      <w:r>
        <w:t xml:space="preserve">Fill out one row </w:t>
      </w:r>
      <w:r w:rsidR="001260AF" w:rsidRPr="006C5B4F">
        <w:rPr>
          <w:b/>
          <w:bCs/>
        </w:rPr>
        <w:t>for each practical task</w:t>
      </w:r>
      <w:r w:rsidR="001260AF">
        <w:t xml:space="preserve"> you complete.</w:t>
      </w:r>
    </w:p>
    <w:p w14:paraId="41016970" w14:textId="303AAA52" w:rsidR="00B9644C" w:rsidRDefault="00B9644C" w:rsidP="00B9644C">
      <w:pPr>
        <w:pStyle w:val="ListParagraph"/>
        <w:numPr>
          <w:ilvl w:val="0"/>
          <w:numId w:val="48"/>
        </w:numPr>
      </w:pPr>
      <w:r>
        <w:t xml:space="preserve">Write </w:t>
      </w:r>
      <w:r w:rsidR="006C5B4F">
        <w:t xml:space="preserve">the </w:t>
      </w:r>
      <w:r w:rsidR="006C5B4F" w:rsidRPr="006C5B4F">
        <w:rPr>
          <w:b/>
          <w:bCs/>
        </w:rPr>
        <w:t>tas</w:t>
      </w:r>
      <w:r w:rsidR="00356327">
        <w:rPr>
          <w:b/>
          <w:bCs/>
        </w:rPr>
        <w:t>k</w:t>
      </w:r>
      <w:r w:rsidR="006C5B4F" w:rsidRPr="006C5B4F">
        <w:rPr>
          <w:b/>
          <w:bCs/>
        </w:rPr>
        <w:t xml:space="preserve"> performed</w:t>
      </w:r>
      <w:r w:rsidR="006C5B4F">
        <w:t xml:space="preserve">, the </w:t>
      </w:r>
      <w:r w:rsidR="006C5B4F" w:rsidRPr="006C5B4F">
        <w:rPr>
          <w:b/>
          <w:bCs/>
        </w:rPr>
        <w:t>area (Zone)</w:t>
      </w:r>
      <w:r w:rsidR="006C5B4F">
        <w:t xml:space="preserve"> it took place in, and any </w:t>
      </w:r>
      <w:r w:rsidR="006C5B4F" w:rsidRPr="00356327">
        <w:rPr>
          <w:b/>
          <w:bCs/>
        </w:rPr>
        <w:t>observations.</w:t>
      </w:r>
    </w:p>
    <w:p w14:paraId="2D81AC74" w14:textId="7876E127" w:rsidR="00B9644C" w:rsidRDefault="006C5B4F" w:rsidP="00B9644C">
      <w:pPr>
        <w:pStyle w:val="ListParagraph"/>
        <w:numPr>
          <w:ilvl w:val="0"/>
          <w:numId w:val="48"/>
        </w:numPr>
      </w:pPr>
      <w:r>
        <w:t xml:space="preserve">In your Notes column, use </w:t>
      </w:r>
      <w:r w:rsidRPr="006C5B4F">
        <w:rPr>
          <w:b/>
          <w:bCs/>
        </w:rPr>
        <w:t>short safety codes</w:t>
      </w:r>
      <w:r w:rsidR="00356327">
        <w:rPr>
          <w:b/>
          <w:bCs/>
        </w:rPr>
        <w:t xml:space="preserve"> </w:t>
      </w:r>
      <w:r w:rsidR="00356327" w:rsidRPr="00356327">
        <w:t>below</w:t>
      </w:r>
      <w:r w:rsidRPr="00356327">
        <w:t xml:space="preserve"> to</w:t>
      </w:r>
      <w:r>
        <w:t xml:space="preserve"> show what safety actions you applied.</w:t>
      </w:r>
    </w:p>
    <w:p w14:paraId="679D262A" w14:textId="264F9630" w:rsidR="00D7550E" w:rsidRDefault="00D7550E" w:rsidP="00F21BA1">
      <w:pPr>
        <w:pStyle w:val="ListParagraph"/>
        <w:numPr>
          <w:ilvl w:val="0"/>
          <w:numId w:val="48"/>
        </w:numPr>
      </w:pPr>
      <w:r>
        <w:t xml:space="preserve">Complete the </w:t>
      </w:r>
      <w:r w:rsidRPr="00D7550E">
        <w:rPr>
          <w:b/>
          <w:bCs/>
        </w:rPr>
        <w:t>Weekly Reflection</w:t>
      </w:r>
      <w:r>
        <w:t xml:space="preserve"> at the end of each week.</w:t>
      </w:r>
    </w:p>
    <w:p w14:paraId="4DFE8115" w14:textId="36795420" w:rsidR="00525623" w:rsidRDefault="00F21BA1" w:rsidP="00F21BA1">
      <w:r>
        <w:t>Your logbook is a valuable record of your growth, awareness, and responsibility in the workshop.</w:t>
      </w:r>
    </w:p>
    <w:p w14:paraId="49FF75B3" w14:textId="77777777" w:rsidR="00E429E6" w:rsidRDefault="00E429E6" w:rsidP="00A3115D"/>
    <w:p w14:paraId="7D83A6EA" w14:textId="6F836E4A" w:rsidR="002445D7" w:rsidRDefault="002445D7" w:rsidP="002445D7">
      <w:pPr>
        <w:pStyle w:val="Heading4"/>
      </w:pPr>
      <w:r>
        <w:t>Use These Safety Codes</w:t>
      </w:r>
    </w:p>
    <w:p w14:paraId="2AC7E306" w14:textId="214C2BD6" w:rsidR="002445D7" w:rsidRPr="002445D7" w:rsidRDefault="002445D7" w:rsidP="002445D7">
      <w:pPr>
        <w:rPr>
          <w:lang w:eastAsia="en-AU"/>
        </w:rPr>
      </w:pPr>
      <w:r>
        <w:rPr>
          <w:lang w:eastAsia="en-AU"/>
        </w:rPr>
        <w:t xml:space="preserve">Write these codes in the </w:t>
      </w:r>
      <w:r w:rsidRPr="0002167B">
        <w:rPr>
          <w:b/>
          <w:bCs/>
          <w:i/>
          <w:iCs/>
          <w:lang w:eastAsia="en-AU"/>
        </w:rPr>
        <w:t>Notes / Communications</w:t>
      </w:r>
      <w:r>
        <w:rPr>
          <w:lang w:eastAsia="en-AU"/>
        </w:rPr>
        <w:t xml:space="preserve"> column where relevant</w:t>
      </w:r>
      <w:r w:rsidR="0002167B">
        <w:rPr>
          <w:lang w:eastAsia="en-AU"/>
        </w:rPr>
        <w:t>: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1413"/>
        <w:gridCol w:w="3544"/>
        <w:gridCol w:w="4819"/>
      </w:tblGrid>
      <w:tr w:rsidR="0002167B" w:rsidRPr="000A0E77" w14:paraId="194181FD" w14:textId="77777777" w:rsidTr="00254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3EA76342" w14:textId="4158E0C7" w:rsidR="0002167B" w:rsidRPr="000A0E77" w:rsidRDefault="0002167B" w:rsidP="001B4575">
            <w:pPr>
              <w:pStyle w:val="TableHeadings"/>
            </w:pPr>
            <w:r>
              <w:t>Code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697A562" w14:textId="49C7DF6D" w:rsidR="0002167B" w:rsidRPr="000A0E77" w:rsidRDefault="0002167B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What It Means</w:t>
            </w:r>
          </w:p>
        </w:tc>
        <w:tc>
          <w:tcPr>
            <w:tcW w:w="4819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72B0623C" w14:textId="77777777" w:rsidR="0002167B" w:rsidRPr="000A0E77" w:rsidRDefault="0002167B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Zone</w:t>
            </w:r>
          </w:p>
        </w:tc>
      </w:tr>
      <w:tr w:rsidR="0002167B" w:rsidRPr="000A0E77" w14:paraId="25B08FBF" w14:textId="77777777" w:rsidTr="003C6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01249643" w14:textId="28296F7A" w:rsidR="0002167B" w:rsidRPr="000A0E77" w:rsidRDefault="002544F6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PPE</w:t>
            </w:r>
          </w:p>
        </w:tc>
        <w:tc>
          <w:tcPr>
            <w:tcW w:w="354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3A54986" w14:textId="665E356C" w:rsidR="0002167B" w:rsidRPr="000A0E77" w:rsidRDefault="002544F6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Protective Equipment</w:t>
            </w:r>
          </w:p>
        </w:tc>
        <w:tc>
          <w:tcPr>
            <w:tcW w:w="4819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7029AEF" w14:textId="1D9C2FA1" w:rsidR="0002167B" w:rsidRPr="000A0E77" w:rsidRDefault="008603BF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“PPE: Gloves and safety glasses”</w:t>
            </w:r>
          </w:p>
        </w:tc>
      </w:tr>
      <w:tr w:rsidR="0002167B" w:rsidRPr="000A0E77" w14:paraId="1FC72406" w14:textId="77777777" w:rsidTr="003C6891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1874CE9" w14:textId="61DB475D" w:rsidR="0002167B" w:rsidRPr="000A0E77" w:rsidRDefault="002544F6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SOP</w:t>
            </w:r>
          </w:p>
        </w:tc>
        <w:tc>
          <w:tcPr>
            <w:tcW w:w="3544" w:type="dxa"/>
          </w:tcPr>
          <w:p w14:paraId="3E9E34CD" w14:textId="789BC099" w:rsidR="0002167B" w:rsidRPr="000A0E77" w:rsidRDefault="000000AF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8B22B8">
              <w:rPr>
                <w:sz w:val="20"/>
                <w:szCs w:val="20"/>
              </w:rPr>
              <w:t xml:space="preserve">afe </w:t>
            </w:r>
            <w:r w:rsidR="002544F6">
              <w:rPr>
                <w:sz w:val="20"/>
                <w:szCs w:val="20"/>
              </w:rPr>
              <w:t>Operating Procedure followed</w:t>
            </w:r>
          </w:p>
        </w:tc>
        <w:tc>
          <w:tcPr>
            <w:tcW w:w="4819" w:type="dxa"/>
          </w:tcPr>
          <w:p w14:paraId="565C721E" w14:textId="4CF85AE8" w:rsidR="0002167B" w:rsidRPr="000A0E77" w:rsidRDefault="008603BF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“SOP: Followed lathe safety steps”</w:t>
            </w:r>
          </w:p>
        </w:tc>
      </w:tr>
      <w:tr w:rsidR="0002167B" w:rsidRPr="000A0E77" w14:paraId="140195E9" w14:textId="77777777" w:rsidTr="003C6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auto"/>
          </w:tcPr>
          <w:p w14:paraId="35BDC915" w14:textId="3E289AF2" w:rsidR="0002167B" w:rsidRDefault="002544F6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HZD</w:t>
            </w:r>
          </w:p>
        </w:tc>
        <w:tc>
          <w:tcPr>
            <w:tcW w:w="3544" w:type="dxa"/>
            <w:shd w:val="clear" w:color="auto" w:fill="auto"/>
          </w:tcPr>
          <w:p w14:paraId="4CD7E85F" w14:textId="47B7F2C4" w:rsidR="0002167B" w:rsidRDefault="008603BF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Hazard noticed</w:t>
            </w:r>
          </w:p>
        </w:tc>
        <w:tc>
          <w:tcPr>
            <w:tcW w:w="4819" w:type="dxa"/>
            <w:shd w:val="clear" w:color="auto" w:fill="auto"/>
          </w:tcPr>
          <w:p w14:paraId="11FA51C4" w14:textId="76320B3F" w:rsidR="0002167B" w:rsidRDefault="008603BF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“HZD: Swarf under bench”</w:t>
            </w:r>
          </w:p>
        </w:tc>
      </w:tr>
      <w:tr w:rsidR="0002167B" w:rsidRPr="000A0E77" w14:paraId="6B4E35B4" w14:textId="77777777" w:rsidTr="003C6891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1BE0C14C" w14:textId="2FB5B2F2" w:rsidR="0002167B" w:rsidRDefault="002544F6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CTRL</w:t>
            </w:r>
          </w:p>
        </w:tc>
        <w:tc>
          <w:tcPr>
            <w:tcW w:w="3544" w:type="dxa"/>
          </w:tcPr>
          <w:p w14:paraId="18643630" w14:textId="58C0395E" w:rsidR="0002167B" w:rsidRDefault="008603BF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measure taken</w:t>
            </w:r>
          </w:p>
        </w:tc>
        <w:tc>
          <w:tcPr>
            <w:tcW w:w="4819" w:type="dxa"/>
          </w:tcPr>
          <w:p w14:paraId="577F7E0B" w14:textId="3D27B71B" w:rsidR="0002167B" w:rsidRDefault="008603BF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“CTRL: Cleaned floor, added warning sign”</w:t>
            </w:r>
          </w:p>
        </w:tc>
      </w:tr>
      <w:tr w:rsidR="002544F6" w:rsidRPr="000A0E77" w14:paraId="4BA97757" w14:textId="77777777" w:rsidTr="003C6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auto"/>
          </w:tcPr>
          <w:p w14:paraId="37566CC0" w14:textId="651CBEF2" w:rsidR="002544F6" w:rsidRDefault="002544F6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REF</w:t>
            </w:r>
          </w:p>
        </w:tc>
        <w:tc>
          <w:tcPr>
            <w:tcW w:w="3544" w:type="dxa"/>
            <w:shd w:val="clear" w:color="auto" w:fill="auto"/>
          </w:tcPr>
          <w:p w14:paraId="0996C03E" w14:textId="52FF7854" w:rsidR="002544F6" w:rsidRDefault="002544F6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Reflection on performance</w:t>
            </w:r>
          </w:p>
        </w:tc>
        <w:tc>
          <w:tcPr>
            <w:tcW w:w="4819" w:type="dxa"/>
            <w:shd w:val="clear" w:color="auto" w:fill="auto"/>
          </w:tcPr>
          <w:p w14:paraId="7759D0BA" w14:textId="55A20F25" w:rsidR="002544F6" w:rsidRDefault="008603BF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“REF: Forgot earplugs – will double-check”</w:t>
            </w:r>
          </w:p>
        </w:tc>
      </w:tr>
    </w:tbl>
    <w:p w14:paraId="285EC96E" w14:textId="77777777" w:rsidR="003C6891" w:rsidRDefault="003C6891" w:rsidP="003C6891">
      <w:pPr>
        <w:pStyle w:val="Heading4"/>
      </w:pPr>
    </w:p>
    <w:p w14:paraId="097DA7C3" w14:textId="6665D05D" w:rsidR="003C6891" w:rsidRDefault="003C6891" w:rsidP="003C6891">
      <w:pPr>
        <w:pStyle w:val="Heading4"/>
      </w:pPr>
      <w:r>
        <w:t>How to Use the Zone Column</w:t>
      </w:r>
    </w:p>
    <w:p w14:paraId="1641C1EB" w14:textId="4CACE5BA" w:rsidR="003C6891" w:rsidRPr="002445D7" w:rsidRDefault="003C6891" w:rsidP="00A95B05">
      <w:pPr>
        <w:rPr>
          <w:lang w:eastAsia="en-AU"/>
        </w:rPr>
      </w:pPr>
      <w:r>
        <w:rPr>
          <w:lang w:eastAsia="en-AU"/>
        </w:rPr>
        <w:t xml:space="preserve">Each zone refers to a </w:t>
      </w:r>
      <w:r w:rsidRPr="003C6891">
        <w:rPr>
          <w:b/>
          <w:bCs/>
          <w:lang w:eastAsia="en-AU"/>
        </w:rPr>
        <w:t xml:space="preserve">specific area or task station </w:t>
      </w:r>
      <w:r>
        <w:rPr>
          <w:lang w:eastAsia="en-AU"/>
        </w:rPr>
        <w:t>in your workshop. Zones help your teacher understand where the activity happened and where hazards or controls were observed. Ask your teacher which zone labels apply to your classroom</w:t>
      </w:r>
      <w:r w:rsidR="00A95B05">
        <w:rPr>
          <w:lang w:eastAsia="en-AU"/>
        </w:rPr>
        <w:t xml:space="preserve"> and give each zone a letter A-E.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1413"/>
        <w:gridCol w:w="8363"/>
      </w:tblGrid>
      <w:tr w:rsidR="003C6891" w:rsidRPr="000A0E77" w14:paraId="439EDE1C" w14:textId="77777777" w:rsidTr="003C6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2A87C01F" w14:textId="604C5E29" w:rsidR="003C6891" w:rsidRPr="000A0E77" w:rsidRDefault="003C6891" w:rsidP="001B4575">
            <w:pPr>
              <w:pStyle w:val="TableHeadings"/>
            </w:pPr>
            <w:r>
              <w:t>Zone</w:t>
            </w:r>
            <w:r w:rsidR="00A95B05">
              <w:t xml:space="preserve"> (A-E)</w:t>
            </w:r>
          </w:p>
        </w:tc>
        <w:tc>
          <w:tcPr>
            <w:tcW w:w="83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4E232E3" w14:textId="6DFC1C47" w:rsidR="003C6891" w:rsidRPr="000A0E77" w:rsidRDefault="00A95B05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Common Use</w:t>
            </w:r>
          </w:p>
        </w:tc>
      </w:tr>
      <w:tr w:rsidR="003C6891" w:rsidRPr="000A0E77" w14:paraId="4B7BF8AF" w14:textId="77777777" w:rsidTr="003C6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0BBB60F" w14:textId="1BA632A4" w:rsidR="003C6891" w:rsidRPr="000A0E77" w:rsidRDefault="003C6891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C4427C6" w14:textId="61798EF1" w:rsidR="003C6891" w:rsidRPr="000A0E77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Fixed machinery (e.g. lathe, drill press)</w:t>
            </w:r>
          </w:p>
        </w:tc>
      </w:tr>
      <w:tr w:rsidR="003C6891" w:rsidRPr="000A0E77" w14:paraId="6DB6E5BD" w14:textId="77777777" w:rsidTr="003C6891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E0025F1" w14:textId="51F1917F" w:rsidR="003C6891" w:rsidRPr="000A0E77" w:rsidRDefault="003C6891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16BC7CA0" w14:textId="519C3D4D" w:rsidR="003C6891" w:rsidRPr="000A0E77" w:rsidRDefault="00A95B0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Clean-up or swarf disposal area</w:t>
            </w:r>
          </w:p>
        </w:tc>
      </w:tr>
      <w:tr w:rsidR="003C6891" w:rsidRPr="000A0E77" w14:paraId="6B8DD082" w14:textId="77777777" w:rsidTr="003C6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auto"/>
          </w:tcPr>
          <w:p w14:paraId="1C986631" w14:textId="3B679FC3" w:rsidR="003C6891" w:rsidRDefault="003C6891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363" w:type="dxa"/>
            <w:shd w:val="clear" w:color="auto" w:fill="auto"/>
          </w:tcPr>
          <w:p w14:paraId="1D953A3F" w14:textId="7C123747" w:rsidR="003C6891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Tool storage or PPE station</w:t>
            </w:r>
          </w:p>
        </w:tc>
      </w:tr>
      <w:tr w:rsidR="003C6891" w:rsidRPr="000A0E77" w14:paraId="4BD5274D" w14:textId="77777777" w:rsidTr="003C6891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A850B35" w14:textId="1168C187" w:rsidR="003C6891" w:rsidRDefault="003C6891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363" w:type="dxa"/>
          </w:tcPr>
          <w:p w14:paraId="1D0BB890" w14:textId="097EEE67" w:rsidR="003C6891" w:rsidRDefault="00A95B0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Bench work area</w:t>
            </w:r>
          </w:p>
        </w:tc>
      </w:tr>
      <w:tr w:rsidR="003C6891" w:rsidRPr="000A0E77" w14:paraId="33ADA073" w14:textId="77777777" w:rsidTr="003C6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auto"/>
          </w:tcPr>
          <w:p w14:paraId="4B519E9F" w14:textId="7AD508AB" w:rsidR="003C6891" w:rsidRDefault="003C6891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363" w:type="dxa"/>
            <w:shd w:val="clear" w:color="auto" w:fill="auto"/>
          </w:tcPr>
          <w:p w14:paraId="153F17F3" w14:textId="16823133" w:rsidR="003C6891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Emergency stop / first aid station</w:t>
            </w:r>
          </w:p>
        </w:tc>
      </w:tr>
    </w:tbl>
    <w:p w14:paraId="5A41DB11" w14:textId="14496531" w:rsidR="00CF5DE0" w:rsidRDefault="008E3722" w:rsidP="006676D3">
      <w:pPr>
        <w:pStyle w:val="Heading4"/>
      </w:pPr>
      <w:r>
        <w:lastRenderedPageBreak/>
        <w:t>Daily Log Entries</w:t>
      </w:r>
    </w:p>
    <w:p w14:paraId="36A01877" w14:textId="77777777" w:rsidR="00F3630D" w:rsidRPr="00F3630D" w:rsidRDefault="00F3630D" w:rsidP="00F3630D">
      <w:pPr>
        <w:rPr>
          <w:lang w:eastAsia="en-AU"/>
        </w:rPr>
      </w:pPr>
    </w:p>
    <w:p w14:paraId="595D3973" w14:textId="4C9A93B1" w:rsidR="00424E00" w:rsidRPr="00C96252" w:rsidRDefault="00424E00" w:rsidP="00424E00">
      <w:pPr>
        <w:rPr>
          <w:b/>
          <w:bCs/>
          <w:lang w:eastAsia="en-AU"/>
        </w:rPr>
      </w:pPr>
      <w:r w:rsidRPr="00C96252">
        <w:rPr>
          <w:b/>
          <w:bCs/>
          <w:lang w:eastAsia="en-AU"/>
        </w:rPr>
        <w:t>Week</w:t>
      </w:r>
      <w:r w:rsidR="00246F07">
        <w:rPr>
          <w:b/>
          <w:bCs/>
          <w:lang w:eastAsia="en-AU"/>
        </w:rPr>
        <w:t xml:space="preserve"> </w:t>
      </w:r>
      <w:r w:rsidR="000E5947">
        <w:rPr>
          <w:b/>
          <w:bCs/>
          <w:lang w:eastAsia="en-AU"/>
        </w:rPr>
        <w:t>#: _____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1413"/>
        <w:gridCol w:w="2977"/>
        <w:gridCol w:w="850"/>
        <w:gridCol w:w="4496"/>
      </w:tblGrid>
      <w:tr w:rsidR="008E3722" w:rsidRPr="000A0E77" w14:paraId="7698700C" w14:textId="77FEADE9" w:rsidTr="00424E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2B7DFF22" w14:textId="4C2307CB" w:rsidR="008E3722" w:rsidRPr="000A0E77" w:rsidRDefault="008E3722" w:rsidP="001B4575">
            <w:pPr>
              <w:pStyle w:val="TableHeadings"/>
            </w:pPr>
            <w:r>
              <w:t>Date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BB17AAB" w14:textId="2E5BB2E9" w:rsidR="008E3722" w:rsidRPr="000A0E77" w:rsidRDefault="008E3722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Task Performed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02BBB842" w14:textId="3EA1ECA3" w:rsidR="008E3722" w:rsidRPr="000A0E77" w:rsidRDefault="008E3722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Zone</w:t>
            </w:r>
          </w:p>
        </w:tc>
        <w:tc>
          <w:tcPr>
            <w:tcW w:w="4496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0062AC53" w14:textId="1ACF82C7" w:rsidR="008E3722" w:rsidRPr="000A0E77" w:rsidRDefault="008E3722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 / Observations</w:t>
            </w:r>
          </w:p>
        </w:tc>
      </w:tr>
      <w:tr w:rsidR="008E3722" w:rsidRPr="000A0E77" w14:paraId="0A2EE91A" w14:textId="7BA3AF71" w:rsidTr="00424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10F85C8" w14:textId="43941319" w:rsidR="008E3722" w:rsidRPr="00424E00" w:rsidRDefault="00522388" w:rsidP="00522388">
            <w:pPr>
              <w:pStyle w:val="TableRows"/>
              <w:jc w:val="center"/>
              <w:rPr>
                <w:rFonts w:ascii="MV Boli" w:hAnsi="MV Boli" w:cs="MV Boli"/>
                <w:b w:val="0"/>
                <w:bCs w:val="0"/>
                <w:sz w:val="20"/>
                <w:szCs w:val="20"/>
              </w:rPr>
            </w:pPr>
            <w:r w:rsidRPr="00424E00">
              <w:rPr>
                <w:rFonts w:ascii="MV Boli" w:hAnsi="MV Boli" w:cs="MV Boli"/>
                <w:b w:val="0"/>
                <w:bCs w:val="0"/>
                <w:sz w:val="20"/>
                <w:szCs w:val="20"/>
              </w:rPr>
              <w:t>03/07/25</w:t>
            </w:r>
          </w:p>
        </w:tc>
        <w:tc>
          <w:tcPr>
            <w:tcW w:w="297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8C1927" w14:textId="56860250" w:rsidR="008E3722" w:rsidRPr="00424E00" w:rsidRDefault="0052238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sz w:val="20"/>
                <w:szCs w:val="20"/>
              </w:rPr>
            </w:pPr>
            <w:r w:rsidRPr="00424E00">
              <w:rPr>
                <w:rFonts w:ascii="MV Boli" w:hAnsi="MV Boli" w:cs="MV Boli"/>
                <w:sz w:val="20"/>
                <w:szCs w:val="20"/>
              </w:rPr>
              <w:t>Used drill press</w:t>
            </w:r>
          </w:p>
        </w:tc>
        <w:tc>
          <w:tcPr>
            <w:tcW w:w="850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1DD19AE" w14:textId="6E139C5D" w:rsidR="008E3722" w:rsidRPr="00424E00" w:rsidRDefault="0052238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sz w:val="20"/>
                <w:szCs w:val="20"/>
              </w:rPr>
            </w:pPr>
            <w:r w:rsidRPr="00424E00">
              <w:rPr>
                <w:rFonts w:ascii="MV Boli" w:hAnsi="MV Boli" w:cs="MV Boli"/>
                <w:sz w:val="20"/>
                <w:szCs w:val="20"/>
              </w:rPr>
              <w:t>A</w:t>
            </w:r>
          </w:p>
        </w:tc>
        <w:tc>
          <w:tcPr>
            <w:tcW w:w="449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18E8F5D" w14:textId="0313F5EF" w:rsidR="008E3722" w:rsidRPr="00424E00" w:rsidRDefault="0052238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  <w:sz w:val="20"/>
                <w:szCs w:val="20"/>
              </w:rPr>
            </w:pPr>
            <w:r w:rsidRPr="00424E00">
              <w:rPr>
                <w:rFonts w:ascii="MV Boli" w:hAnsi="MV Boli" w:cs="MV Boli"/>
                <w:sz w:val="20"/>
                <w:szCs w:val="20"/>
              </w:rPr>
              <w:t>PPE: Safety glasses, SOP followed. HZD: Swarf on floor</w:t>
            </w:r>
            <w:r w:rsidR="00424E00" w:rsidRPr="00424E00">
              <w:rPr>
                <w:rFonts w:ascii="MV Boli" w:hAnsi="MV Boli" w:cs="MV Boli"/>
                <w:sz w:val="20"/>
                <w:szCs w:val="20"/>
              </w:rPr>
              <w:t>. CTRL: Cleaned area. REF: Forgot apron.</w:t>
            </w:r>
          </w:p>
        </w:tc>
      </w:tr>
      <w:tr w:rsidR="008E3722" w:rsidRPr="000A0E77" w14:paraId="3B701070" w14:textId="49033623" w:rsidTr="00424E00">
        <w:trPr>
          <w:trHeight w:val="11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44B14976" w14:textId="7E017FCD" w:rsidR="008E3722" w:rsidRPr="000A0E77" w:rsidRDefault="008E3722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05C047D" w14:textId="280FB78E" w:rsidR="008E3722" w:rsidRPr="000A0E77" w:rsidRDefault="008E372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5251A55" w14:textId="7D184B5A" w:rsidR="008E3722" w:rsidRPr="000A0E77" w:rsidRDefault="008E372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496" w:type="dxa"/>
          </w:tcPr>
          <w:p w14:paraId="1B40A6BF" w14:textId="77777777" w:rsidR="008E3722" w:rsidRDefault="008E372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E3722" w:rsidRPr="000A0E77" w14:paraId="18041BED" w14:textId="5433A197" w:rsidTr="00424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auto"/>
          </w:tcPr>
          <w:p w14:paraId="55335F32" w14:textId="2C61C446" w:rsidR="008E3722" w:rsidRDefault="008E3722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ED7D815" w14:textId="3ED5D539" w:rsidR="008E3722" w:rsidRDefault="008E372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9896C15" w14:textId="1A90C4AD" w:rsidR="008E3722" w:rsidRDefault="008E372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496" w:type="dxa"/>
            <w:shd w:val="clear" w:color="auto" w:fill="auto"/>
          </w:tcPr>
          <w:p w14:paraId="5BCAF7C5" w14:textId="77777777" w:rsidR="008E3722" w:rsidRDefault="008E372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8E3722" w:rsidRPr="000A0E77" w14:paraId="7433F551" w14:textId="35A97248" w:rsidTr="00424E00">
        <w:trPr>
          <w:trHeight w:val="11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70B012B6" w14:textId="40BE23E3" w:rsidR="008E3722" w:rsidRDefault="008E3722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DCAB220" w14:textId="2A37FBA8" w:rsidR="008E3722" w:rsidRDefault="008E372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4203F94" w14:textId="3DB37FBB" w:rsidR="008E3722" w:rsidRDefault="008E372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496" w:type="dxa"/>
          </w:tcPr>
          <w:p w14:paraId="4091FC76" w14:textId="77777777" w:rsidR="008E3722" w:rsidRDefault="008E372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A95B05" w:rsidRPr="000A0E77" w14:paraId="1689D32F" w14:textId="77777777" w:rsidTr="00424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auto"/>
          </w:tcPr>
          <w:p w14:paraId="06BB4211" w14:textId="77777777" w:rsidR="00A95B05" w:rsidRDefault="00A95B05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8E2336E" w14:textId="77777777" w:rsidR="00A95B05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8DBF812" w14:textId="77777777" w:rsidR="00A95B05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496" w:type="dxa"/>
            <w:shd w:val="clear" w:color="auto" w:fill="auto"/>
          </w:tcPr>
          <w:p w14:paraId="29C8C712" w14:textId="77777777" w:rsidR="00A95B05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A95B05" w:rsidRPr="000A0E77" w14:paraId="23B2F30C" w14:textId="77777777" w:rsidTr="00424E00">
        <w:trPr>
          <w:trHeight w:val="1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40777D27" w14:textId="77777777" w:rsidR="00A95B05" w:rsidRDefault="00A95B05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3091B28" w14:textId="77777777" w:rsidR="00A95B05" w:rsidRDefault="00A95B0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F63AD24" w14:textId="77777777" w:rsidR="00A95B05" w:rsidRDefault="00A95B0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496" w:type="dxa"/>
          </w:tcPr>
          <w:p w14:paraId="3DF60F3A" w14:textId="77777777" w:rsidR="00A95B05" w:rsidRDefault="00A95B0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A95B05" w:rsidRPr="000A0E77" w14:paraId="17FA3C48" w14:textId="77777777" w:rsidTr="00424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auto"/>
          </w:tcPr>
          <w:p w14:paraId="2322D812" w14:textId="77777777" w:rsidR="00A95B05" w:rsidRDefault="00A95B05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AC7F3AC" w14:textId="77777777" w:rsidR="00A95B05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3DBCBC0" w14:textId="77777777" w:rsidR="00A95B05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496" w:type="dxa"/>
            <w:shd w:val="clear" w:color="auto" w:fill="auto"/>
          </w:tcPr>
          <w:p w14:paraId="12245C6B" w14:textId="77777777" w:rsidR="00A95B05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A95B05" w:rsidRPr="000A0E77" w14:paraId="739A9A66" w14:textId="77777777" w:rsidTr="00424E00">
        <w:trPr>
          <w:trHeight w:val="1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75E74D9A" w14:textId="77777777" w:rsidR="00A95B05" w:rsidRDefault="00A95B05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598F6AB" w14:textId="77777777" w:rsidR="00A95B05" w:rsidRDefault="00A95B0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183BE35A" w14:textId="77777777" w:rsidR="00A95B05" w:rsidRDefault="00A95B0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496" w:type="dxa"/>
          </w:tcPr>
          <w:p w14:paraId="4C8DB662" w14:textId="77777777" w:rsidR="00A95B05" w:rsidRDefault="00A95B0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A95B05" w:rsidRPr="000A0E77" w14:paraId="1EFCE184" w14:textId="77777777" w:rsidTr="00424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auto"/>
          </w:tcPr>
          <w:p w14:paraId="40D23AB7" w14:textId="77777777" w:rsidR="00A95B05" w:rsidRDefault="00A95B05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C234B21" w14:textId="77777777" w:rsidR="00A95B05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1062A39" w14:textId="77777777" w:rsidR="00A95B05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496" w:type="dxa"/>
            <w:shd w:val="clear" w:color="auto" w:fill="auto"/>
          </w:tcPr>
          <w:p w14:paraId="748EA27F" w14:textId="77777777" w:rsidR="00A95B05" w:rsidRDefault="00A95B05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A95B05" w:rsidRPr="000A0E77" w14:paraId="156E8394" w14:textId="77777777" w:rsidTr="00424E00">
        <w:trPr>
          <w:trHeight w:val="1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66456B3" w14:textId="77777777" w:rsidR="00A95B05" w:rsidRDefault="00A95B05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25EF163" w14:textId="77777777" w:rsidR="00A95B05" w:rsidRDefault="00A95B0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F5F2D11" w14:textId="77777777" w:rsidR="00A95B05" w:rsidRDefault="00A95B0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4496" w:type="dxa"/>
          </w:tcPr>
          <w:p w14:paraId="0150D7AC" w14:textId="77777777" w:rsidR="00A95B05" w:rsidRDefault="00A95B05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382FD93A" w14:textId="77777777" w:rsidR="00924506" w:rsidRDefault="00924506" w:rsidP="00A3115D"/>
    <w:bookmarkEnd w:id="0"/>
    <w:bookmarkEnd w:id="1"/>
    <w:bookmarkEnd w:id="2"/>
    <w:bookmarkEnd w:id="3"/>
    <w:p w14:paraId="066D49CD" w14:textId="77777777" w:rsidR="00B32351" w:rsidRDefault="00B32351" w:rsidP="00E00857"/>
    <w:p w14:paraId="268ED8BD" w14:textId="2207712F" w:rsidR="00E00857" w:rsidRDefault="00B32351" w:rsidP="00E0085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Weekly Reflection</w:t>
      </w:r>
    </w:p>
    <w:p w14:paraId="01DBE0BB" w14:textId="77777777" w:rsidR="00F3630D" w:rsidRDefault="00F3630D" w:rsidP="00E00857">
      <w:pPr>
        <w:rPr>
          <w:b/>
          <w:bCs/>
          <w:sz w:val="24"/>
          <w:szCs w:val="24"/>
        </w:rPr>
      </w:pPr>
    </w:p>
    <w:p w14:paraId="0AE679F7" w14:textId="035465A7" w:rsidR="000E5947" w:rsidRPr="000E5947" w:rsidRDefault="000E5947" w:rsidP="00E00857">
      <w:pPr>
        <w:rPr>
          <w:b/>
          <w:bCs/>
          <w:lang w:eastAsia="en-AU"/>
        </w:rPr>
      </w:pPr>
      <w:r w:rsidRPr="00C96252">
        <w:rPr>
          <w:b/>
          <w:bCs/>
          <w:lang w:eastAsia="en-AU"/>
        </w:rPr>
        <w:t>Week</w:t>
      </w:r>
      <w:r>
        <w:rPr>
          <w:b/>
          <w:bCs/>
          <w:lang w:eastAsia="en-AU"/>
        </w:rPr>
        <w:t xml:space="preserve"> #: _____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15F44" w14:paraId="74CC72B4" w14:textId="77777777" w:rsidTr="001B45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shd w:val="clear" w:color="auto" w:fill="auto"/>
          </w:tcPr>
          <w:p w14:paraId="55800B1B" w14:textId="77777777" w:rsidR="00C15F44" w:rsidRPr="00353F61" w:rsidRDefault="00C15F44" w:rsidP="001B4575">
            <w:pPr>
              <w:pStyle w:val="TableRows"/>
              <w:rPr>
                <w:b w:val="0"/>
                <w:bCs w:val="0"/>
                <w:color w:val="auto"/>
              </w:rPr>
            </w:pPr>
          </w:p>
          <w:p w14:paraId="3924F471" w14:textId="40ABFF73" w:rsidR="00353F61" w:rsidRPr="00353F61" w:rsidRDefault="00B32351" w:rsidP="00353F61">
            <w:pPr>
              <w:rPr>
                <w:b w:val="0"/>
                <w:bCs w:val="0"/>
                <w:color w:val="auto"/>
              </w:rPr>
            </w:pPr>
            <w:r>
              <w:rPr>
                <w:color w:val="auto"/>
              </w:rPr>
              <w:t>What safety practices did you apply this week, and how did they affect your performance?</w:t>
            </w:r>
          </w:p>
          <w:p w14:paraId="59C2720F" w14:textId="77777777" w:rsidR="00353F61" w:rsidRPr="00353F61" w:rsidRDefault="00353F61" w:rsidP="00353F61">
            <w:pPr>
              <w:rPr>
                <w:b w:val="0"/>
                <w:bCs w:val="0"/>
                <w:color w:val="auto"/>
              </w:rPr>
            </w:pPr>
          </w:p>
          <w:p w14:paraId="139E8F94" w14:textId="34691792" w:rsidR="00353F61" w:rsidRPr="00353F61" w:rsidRDefault="00B32351" w:rsidP="00246F07">
            <w:pPr>
              <w:spacing w:line="360" w:lineRule="auto"/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_______</w:t>
            </w:r>
            <w:r w:rsidR="00353F61" w:rsidRPr="00353F61">
              <w:rPr>
                <w:b w:val="0"/>
                <w:bCs w:val="0"/>
                <w:color w:val="auto"/>
              </w:rPr>
              <w:t>______________________________________________________________________________</w:t>
            </w:r>
          </w:p>
          <w:p w14:paraId="7ABC2484" w14:textId="65AEA183" w:rsidR="00C15F44" w:rsidRDefault="00353F61" w:rsidP="00246F07">
            <w:pPr>
              <w:spacing w:line="360" w:lineRule="auto"/>
            </w:pPr>
            <w:r w:rsidRPr="00353F61">
              <w:rPr>
                <w:b w:val="0"/>
                <w:bCs w:val="0"/>
                <w:color w:val="aut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761D654" w14:textId="77777777" w:rsidR="00246F07" w:rsidRDefault="00246F07" w:rsidP="00246F07">
            <w:pPr>
              <w:spacing w:line="360" w:lineRule="auto"/>
            </w:pPr>
            <w:r w:rsidRPr="00353F61">
              <w:rPr>
                <w:b w:val="0"/>
                <w:bCs w:val="0"/>
                <w:color w:val="aut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E2636C6" w14:textId="24BB3837" w:rsidR="00246F07" w:rsidRPr="00246F07" w:rsidRDefault="00246F07" w:rsidP="00353F61">
            <w:pPr>
              <w:spacing w:line="360" w:lineRule="auto"/>
            </w:pPr>
            <w:r w:rsidRPr="00353F61">
              <w:rPr>
                <w:b w:val="0"/>
                <w:bCs w:val="0"/>
                <w:color w:val="aut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ED1E1B4" w14:textId="77777777" w:rsidR="00C15F44" w:rsidRDefault="00C15F44" w:rsidP="001B4575">
            <w:pPr>
              <w:pStyle w:val="TableRows"/>
            </w:pPr>
          </w:p>
        </w:tc>
      </w:tr>
    </w:tbl>
    <w:p w14:paraId="33DFE76C" w14:textId="77777777" w:rsidR="00E00857" w:rsidRDefault="00E00857" w:rsidP="00E00857"/>
    <w:sectPr w:rsidR="00E00857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21705" w14:textId="77777777" w:rsidR="0060030D" w:rsidRDefault="0060030D" w:rsidP="009125CB">
      <w:r>
        <w:separator/>
      </w:r>
    </w:p>
    <w:p w14:paraId="558A0810" w14:textId="77777777" w:rsidR="0060030D" w:rsidRDefault="0060030D" w:rsidP="009125CB"/>
    <w:p w14:paraId="2B642136" w14:textId="77777777" w:rsidR="0060030D" w:rsidRDefault="0060030D" w:rsidP="009125CB"/>
    <w:p w14:paraId="3B5ACE76" w14:textId="77777777" w:rsidR="0060030D" w:rsidRDefault="0060030D" w:rsidP="009125CB"/>
  </w:endnote>
  <w:endnote w:type="continuationSeparator" w:id="0">
    <w:p w14:paraId="551E886C" w14:textId="77777777" w:rsidR="0060030D" w:rsidRDefault="0060030D" w:rsidP="009125CB">
      <w:r>
        <w:continuationSeparator/>
      </w:r>
    </w:p>
    <w:p w14:paraId="0F64854F" w14:textId="77777777" w:rsidR="0060030D" w:rsidRDefault="0060030D" w:rsidP="009125CB"/>
    <w:p w14:paraId="1E5AD4A9" w14:textId="77777777" w:rsidR="0060030D" w:rsidRDefault="0060030D" w:rsidP="009125CB"/>
    <w:p w14:paraId="1D9D0A46" w14:textId="77777777" w:rsidR="0060030D" w:rsidRDefault="0060030D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31556A9E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B36142">
            <w:rPr>
              <w:noProof/>
            </w:rPr>
            <w:t>30 October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9C8F" w14:textId="77777777" w:rsidR="0060030D" w:rsidRDefault="0060030D" w:rsidP="009125CB">
      <w:r>
        <w:separator/>
      </w:r>
    </w:p>
    <w:p w14:paraId="65CAF690" w14:textId="77777777" w:rsidR="0060030D" w:rsidRDefault="0060030D" w:rsidP="009125CB"/>
    <w:p w14:paraId="3661D046" w14:textId="77777777" w:rsidR="0060030D" w:rsidRDefault="0060030D" w:rsidP="009125CB"/>
    <w:p w14:paraId="617FDEBA" w14:textId="77777777" w:rsidR="0060030D" w:rsidRDefault="0060030D" w:rsidP="009125CB"/>
  </w:footnote>
  <w:footnote w:type="continuationSeparator" w:id="0">
    <w:p w14:paraId="1B1EEB84" w14:textId="77777777" w:rsidR="0060030D" w:rsidRDefault="0060030D" w:rsidP="009125CB">
      <w:r>
        <w:continuationSeparator/>
      </w:r>
    </w:p>
    <w:p w14:paraId="0C3DF0D6" w14:textId="77777777" w:rsidR="0060030D" w:rsidRDefault="0060030D" w:rsidP="009125CB"/>
    <w:p w14:paraId="3F4D0477" w14:textId="77777777" w:rsidR="0060030D" w:rsidRDefault="0060030D" w:rsidP="009125CB"/>
    <w:p w14:paraId="08B12CB4" w14:textId="77777777" w:rsidR="0060030D" w:rsidRDefault="0060030D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2A68FBE5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0ED3503"/>
    <w:multiLevelType w:val="hybridMultilevel"/>
    <w:tmpl w:val="82F21A3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39019D"/>
    <w:multiLevelType w:val="hybridMultilevel"/>
    <w:tmpl w:val="4FBC316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20E0D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DE36FC"/>
    <w:multiLevelType w:val="hybridMultilevel"/>
    <w:tmpl w:val="F90AAE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000AA6"/>
    <w:multiLevelType w:val="hybridMultilevel"/>
    <w:tmpl w:val="D06693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931740"/>
    <w:multiLevelType w:val="hybridMultilevel"/>
    <w:tmpl w:val="1CA2B73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2E53C7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056E1"/>
    <w:multiLevelType w:val="hybridMultilevel"/>
    <w:tmpl w:val="1D6C1B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3878EF"/>
    <w:multiLevelType w:val="hybridMultilevel"/>
    <w:tmpl w:val="E4EA9E0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947A56"/>
    <w:multiLevelType w:val="hybridMultilevel"/>
    <w:tmpl w:val="E4EA9E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697468"/>
    <w:multiLevelType w:val="hybridMultilevel"/>
    <w:tmpl w:val="69F43FE8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C81076"/>
    <w:multiLevelType w:val="hybridMultilevel"/>
    <w:tmpl w:val="1D6C1B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6C625F"/>
    <w:multiLevelType w:val="hybridMultilevel"/>
    <w:tmpl w:val="D06693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7126C72"/>
    <w:multiLevelType w:val="hybridMultilevel"/>
    <w:tmpl w:val="05C2350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6EDC4B8A"/>
    <w:multiLevelType w:val="hybridMultilevel"/>
    <w:tmpl w:val="23C469A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ED5D32"/>
    <w:multiLevelType w:val="hybridMultilevel"/>
    <w:tmpl w:val="1F9C10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8"/>
  </w:num>
  <w:num w:numId="2" w16cid:durableId="890966164">
    <w:abstractNumId w:val="25"/>
  </w:num>
  <w:num w:numId="3" w16cid:durableId="1776317215">
    <w:abstractNumId w:val="46"/>
  </w:num>
  <w:num w:numId="4" w16cid:durableId="1534071080">
    <w:abstractNumId w:val="41"/>
  </w:num>
  <w:num w:numId="5" w16cid:durableId="1673219778">
    <w:abstractNumId w:val="20"/>
  </w:num>
  <w:num w:numId="6" w16cid:durableId="1200585890">
    <w:abstractNumId w:val="39"/>
  </w:num>
  <w:num w:numId="7" w16cid:durableId="1908228620">
    <w:abstractNumId w:val="27"/>
  </w:num>
  <w:num w:numId="8" w16cid:durableId="1147357831">
    <w:abstractNumId w:val="37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6"/>
  </w:num>
  <w:num w:numId="19" w16cid:durableId="173418005">
    <w:abstractNumId w:val="31"/>
  </w:num>
  <w:num w:numId="20" w16cid:durableId="181164802">
    <w:abstractNumId w:val="32"/>
  </w:num>
  <w:num w:numId="21" w16cid:durableId="1705398770">
    <w:abstractNumId w:val="15"/>
  </w:num>
  <w:num w:numId="22" w16cid:durableId="881602498">
    <w:abstractNumId w:val="43"/>
  </w:num>
  <w:num w:numId="23" w16cid:durableId="156463920">
    <w:abstractNumId w:val="28"/>
  </w:num>
  <w:num w:numId="24" w16cid:durableId="1812669698">
    <w:abstractNumId w:val="11"/>
  </w:num>
  <w:num w:numId="25" w16cid:durableId="1072124832">
    <w:abstractNumId w:val="19"/>
  </w:num>
  <w:num w:numId="26" w16cid:durableId="28071360">
    <w:abstractNumId w:val="44"/>
  </w:num>
  <w:num w:numId="27" w16cid:durableId="509024134">
    <w:abstractNumId w:val="21"/>
  </w:num>
  <w:num w:numId="28" w16cid:durableId="474566187">
    <w:abstractNumId w:val="47"/>
  </w:num>
  <w:num w:numId="29" w16cid:durableId="1597324625">
    <w:abstractNumId w:val="13"/>
  </w:num>
  <w:num w:numId="30" w16cid:durableId="1760828359">
    <w:abstractNumId w:val="35"/>
  </w:num>
  <w:num w:numId="31" w16cid:durableId="1351758974">
    <w:abstractNumId w:val="36"/>
  </w:num>
  <w:num w:numId="32" w16cid:durableId="2112775992">
    <w:abstractNumId w:val="17"/>
  </w:num>
  <w:num w:numId="33" w16cid:durableId="228806951">
    <w:abstractNumId w:val="14"/>
  </w:num>
  <w:num w:numId="34" w16cid:durableId="2127193325">
    <w:abstractNumId w:val="42"/>
  </w:num>
  <w:num w:numId="35" w16cid:durableId="742490067">
    <w:abstractNumId w:val="10"/>
  </w:num>
  <w:num w:numId="36" w16cid:durableId="1257517322">
    <w:abstractNumId w:val="40"/>
  </w:num>
  <w:num w:numId="37" w16cid:durableId="1437411368">
    <w:abstractNumId w:val="33"/>
  </w:num>
  <w:num w:numId="38" w16cid:durableId="840244834">
    <w:abstractNumId w:val="9"/>
  </w:num>
  <w:num w:numId="39" w16cid:durableId="569005315">
    <w:abstractNumId w:val="22"/>
  </w:num>
  <w:num w:numId="40" w16cid:durableId="1064527028">
    <w:abstractNumId w:val="23"/>
  </w:num>
  <w:num w:numId="41" w16cid:durableId="1250235596">
    <w:abstractNumId w:val="12"/>
  </w:num>
  <w:num w:numId="42" w16cid:durableId="266621166">
    <w:abstractNumId w:val="34"/>
  </w:num>
  <w:num w:numId="43" w16cid:durableId="785150463">
    <w:abstractNumId w:val="24"/>
  </w:num>
  <w:num w:numId="44" w16cid:durableId="1702438449">
    <w:abstractNumId w:val="38"/>
  </w:num>
  <w:num w:numId="45" w16cid:durableId="866328434">
    <w:abstractNumId w:val="16"/>
  </w:num>
  <w:num w:numId="46" w16cid:durableId="2136286496">
    <w:abstractNumId w:val="29"/>
  </w:num>
  <w:num w:numId="47" w16cid:durableId="287053916">
    <w:abstractNumId w:val="30"/>
  </w:num>
  <w:num w:numId="48" w16cid:durableId="450131495">
    <w:abstractNumId w:val="4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00AF"/>
    <w:rsid w:val="00004350"/>
    <w:rsid w:val="000175FA"/>
    <w:rsid w:val="000212CC"/>
    <w:rsid w:val="0002167B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DAC"/>
    <w:rsid w:val="00077690"/>
    <w:rsid w:val="000853F0"/>
    <w:rsid w:val="00085C52"/>
    <w:rsid w:val="00096D2A"/>
    <w:rsid w:val="000A1CF3"/>
    <w:rsid w:val="000A34CC"/>
    <w:rsid w:val="000A3CDF"/>
    <w:rsid w:val="000D4351"/>
    <w:rsid w:val="000E2C7F"/>
    <w:rsid w:val="000E50A6"/>
    <w:rsid w:val="000E5947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260AF"/>
    <w:rsid w:val="00141964"/>
    <w:rsid w:val="00151747"/>
    <w:rsid w:val="001612E2"/>
    <w:rsid w:val="00171235"/>
    <w:rsid w:val="00171BD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39A6"/>
    <w:rsid w:val="002445D7"/>
    <w:rsid w:val="00245E21"/>
    <w:rsid w:val="00246F07"/>
    <w:rsid w:val="00247780"/>
    <w:rsid w:val="0025037B"/>
    <w:rsid w:val="002540F1"/>
    <w:rsid w:val="002544F6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23604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327"/>
    <w:rsid w:val="00356DAE"/>
    <w:rsid w:val="00361A6D"/>
    <w:rsid w:val="00367B10"/>
    <w:rsid w:val="00383625"/>
    <w:rsid w:val="00383839"/>
    <w:rsid w:val="00391452"/>
    <w:rsid w:val="00391C7B"/>
    <w:rsid w:val="003A1B41"/>
    <w:rsid w:val="003B48CA"/>
    <w:rsid w:val="003B5C78"/>
    <w:rsid w:val="003C4C4E"/>
    <w:rsid w:val="003C6891"/>
    <w:rsid w:val="003D03DD"/>
    <w:rsid w:val="003D38A3"/>
    <w:rsid w:val="003D6B5B"/>
    <w:rsid w:val="003D7C42"/>
    <w:rsid w:val="00401EFE"/>
    <w:rsid w:val="00403F23"/>
    <w:rsid w:val="0040709F"/>
    <w:rsid w:val="00415688"/>
    <w:rsid w:val="00417B06"/>
    <w:rsid w:val="0042174C"/>
    <w:rsid w:val="00424E00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21B5"/>
    <w:rsid w:val="00492B94"/>
    <w:rsid w:val="004A3B9C"/>
    <w:rsid w:val="004A3C2A"/>
    <w:rsid w:val="004A6B89"/>
    <w:rsid w:val="004B4E0F"/>
    <w:rsid w:val="004B598F"/>
    <w:rsid w:val="004B59BE"/>
    <w:rsid w:val="004C762F"/>
    <w:rsid w:val="004D1731"/>
    <w:rsid w:val="004D1A24"/>
    <w:rsid w:val="004D3588"/>
    <w:rsid w:val="004E08E2"/>
    <w:rsid w:val="00501743"/>
    <w:rsid w:val="00502852"/>
    <w:rsid w:val="00507D95"/>
    <w:rsid w:val="00522388"/>
    <w:rsid w:val="00525623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E0024"/>
    <w:rsid w:val="005E00D2"/>
    <w:rsid w:val="005E3B0A"/>
    <w:rsid w:val="0060030D"/>
    <w:rsid w:val="006018FF"/>
    <w:rsid w:val="00604913"/>
    <w:rsid w:val="00604F35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C5B4F"/>
    <w:rsid w:val="006D47DB"/>
    <w:rsid w:val="006D588E"/>
    <w:rsid w:val="006F41C2"/>
    <w:rsid w:val="00705358"/>
    <w:rsid w:val="0071425C"/>
    <w:rsid w:val="00715EFB"/>
    <w:rsid w:val="00717028"/>
    <w:rsid w:val="00721BC1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3DCD"/>
    <w:rsid w:val="007E1382"/>
    <w:rsid w:val="007E3336"/>
    <w:rsid w:val="007E3531"/>
    <w:rsid w:val="007E3B2F"/>
    <w:rsid w:val="0080551A"/>
    <w:rsid w:val="008074CB"/>
    <w:rsid w:val="0082109F"/>
    <w:rsid w:val="00825B93"/>
    <w:rsid w:val="00827B16"/>
    <w:rsid w:val="00837177"/>
    <w:rsid w:val="008509E4"/>
    <w:rsid w:val="008511DC"/>
    <w:rsid w:val="00855F76"/>
    <w:rsid w:val="008603BF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22B8"/>
    <w:rsid w:val="008B4827"/>
    <w:rsid w:val="008B5E00"/>
    <w:rsid w:val="008C3FDC"/>
    <w:rsid w:val="008C6121"/>
    <w:rsid w:val="008D0421"/>
    <w:rsid w:val="008D7125"/>
    <w:rsid w:val="008E3722"/>
    <w:rsid w:val="008F558B"/>
    <w:rsid w:val="008F5BB6"/>
    <w:rsid w:val="00902CDE"/>
    <w:rsid w:val="009125CB"/>
    <w:rsid w:val="00913F0F"/>
    <w:rsid w:val="00924506"/>
    <w:rsid w:val="00924B81"/>
    <w:rsid w:val="00941FC8"/>
    <w:rsid w:val="0094687C"/>
    <w:rsid w:val="00952A0C"/>
    <w:rsid w:val="0096505C"/>
    <w:rsid w:val="00971393"/>
    <w:rsid w:val="00971CF7"/>
    <w:rsid w:val="00993F21"/>
    <w:rsid w:val="00996B4C"/>
    <w:rsid w:val="009A12D4"/>
    <w:rsid w:val="009A70AE"/>
    <w:rsid w:val="009B7DE6"/>
    <w:rsid w:val="009C2321"/>
    <w:rsid w:val="009C2F06"/>
    <w:rsid w:val="009C5D2B"/>
    <w:rsid w:val="009C72A4"/>
    <w:rsid w:val="009D0DEE"/>
    <w:rsid w:val="009E00E1"/>
    <w:rsid w:val="009F3CD4"/>
    <w:rsid w:val="009F7DA1"/>
    <w:rsid w:val="00A02A53"/>
    <w:rsid w:val="00A15B74"/>
    <w:rsid w:val="00A179D8"/>
    <w:rsid w:val="00A251FA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5B05"/>
    <w:rsid w:val="00A971FF"/>
    <w:rsid w:val="00AA39CE"/>
    <w:rsid w:val="00AA6E67"/>
    <w:rsid w:val="00AB0332"/>
    <w:rsid w:val="00AB4D74"/>
    <w:rsid w:val="00AC1B53"/>
    <w:rsid w:val="00AC5F6D"/>
    <w:rsid w:val="00AF35CC"/>
    <w:rsid w:val="00B06C89"/>
    <w:rsid w:val="00B07553"/>
    <w:rsid w:val="00B125A5"/>
    <w:rsid w:val="00B230D0"/>
    <w:rsid w:val="00B300C7"/>
    <w:rsid w:val="00B319B7"/>
    <w:rsid w:val="00B32351"/>
    <w:rsid w:val="00B3336D"/>
    <w:rsid w:val="00B36142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9644C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F44"/>
    <w:rsid w:val="00C272E3"/>
    <w:rsid w:val="00C33A98"/>
    <w:rsid w:val="00C34E4D"/>
    <w:rsid w:val="00C36479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6F22"/>
    <w:rsid w:val="00C96252"/>
    <w:rsid w:val="00CA65AA"/>
    <w:rsid w:val="00CB5C2D"/>
    <w:rsid w:val="00CB5EAF"/>
    <w:rsid w:val="00CC0317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2138E"/>
    <w:rsid w:val="00D22614"/>
    <w:rsid w:val="00D4502D"/>
    <w:rsid w:val="00D644A1"/>
    <w:rsid w:val="00D73BB3"/>
    <w:rsid w:val="00D74634"/>
    <w:rsid w:val="00D7550E"/>
    <w:rsid w:val="00D81CDC"/>
    <w:rsid w:val="00D82E27"/>
    <w:rsid w:val="00D85CD9"/>
    <w:rsid w:val="00D901BB"/>
    <w:rsid w:val="00D90FD9"/>
    <w:rsid w:val="00DA6E77"/>
    <w:rsid w:val="00DA7BEE"/>
    <w:rsid w:val="00DB579B"/>
    <w:rsid w:val="00DB7DF2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7599"/>
    <w:rsid w:val="00ED409B"/>
    <w:rsid w:val="00EE0706"/>
    <w:rsid w:val="00EE0E37"/>
    <w:rsid w:val="00EE2F6D"/>
    <w:rsid w:val="00EE4E11"/>
    <w:rsid w:val="00EE56B2"/>
    <w:rsid w:val="00EF54C6"/>
    <w:rsid w:val="00EF6E3C"/>
    <w:rsid w:val="00F047B8"/>
    <w:rsid w:val="00F20559"/>
    <w:rsid w:val="00F20925"/>
    <w:rsid w:val="00F218F9"/>
    <w:rsid w:val="00F21BA1"/>
    <w:rsid w:val="00F2279A"/>
    <w:rsid w:val="00F25905"/>
    <w:rsid w:val="00F32579"/>
    <w:rsid w:val="00F3630D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676D3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676D3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B61659"/>
    <w:p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C2F45A-8C33-44C4-B8D7-F6371C157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b695005b-d803-47f4-974f-abac8cfe93be"/>
    <ds:schemaRef ds:uri="ef15ea92-d665-4eb4-91e3-7ae34e5e038a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</Template>
  <TotalTime>3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Renee Dickens</cp:lastModifiedBy>
  <cp:revision>8</cp:revision>
  <dcterms:created xsi:type="dcterms:W3CDTF">2025-07-03T02:20:00Z</dcterms:created>
  <dcterms:modified xsi:type="dcterms:W3CDTF">2025-10-30T02:25:00Z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  <property fmtid="{D5CDD505-2E9C-101B-9397-08002B2CF9AE}" pid="4" name="Thumbnail">
    <vt:lpwstr>, 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2025-10-30T02:25:42Z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c5ccd573-ff69-4ff8-ada6-359bd6300982</vt:lpwstr>
  </property>
  <property fmtid="{D5CDD505-2E9C-101B-9397-08002B2CF9AE}" pid="16" name="MSIP_Label_defa4170-0d19-0005-0004-bc88714345d2_ActionId">
    <vt:lpwstr>403a1620-bfc5-47d1-b579-ceaa62803e5b</vt:lpwstr>
  </property>
  <property fmtid="{D5CDD505-2E9C-101B-9397-08002B2CF9AE}" pid="17" name="MSIP_Label_defa4170-0d19-0005-0004-bc88714345d2_ContentBits">
    <vt:lpwstr>0</vt:lpwstr>
  </property>
  <property fmtid="{D5CDD505-2E9C-101B-9397-08002B2CF9AE}" pid="18" name="MSIP_Label_defa4170-0d19-0005-0004-bc88714345d2_Tag">
    <vt:lpwstr>10, 3, 0, 1</vt:lpwstr>
  </property>
</Properties>
</file>